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3DC123FC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C4B23">
              <w:rPr>
                <w:rFonts w:cs="Arial"/>
              </w:rPr>
              <w:t>06-06-05</w:t>
            </w:r>
            <w:r w:rsidR="00754D28">
              <w:rPr>
                <w:rFonts w:cs="Arial"/>
              </w:rPr>
              <w:t>6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51773553" w:rsidR="00682D2C" w:rsidRPr="00F45CAD" w:rsidRDefault="00AC4B23" w:rsidP="002D4CA7">
            <w:r w:rsidRPr="00AC4B23">
              <w:t>Anbau einer OGS mit WC-Anlage an der Astrid-Lindgren-Grundschule Leer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57790C54" w:rsidR="00682D2C" w:rsidRPr="00F45CAD" w:rsidRDefault="00754D28" w:rsidP="00F875F3">
            <w:r w:rsidRPr="00754D28">
              <w:t>Bodenbelagsarbeiten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754D28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54D28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02B9"/>
    <w:rsid w:val="00734EDE"/>
    <w:rsid w:val="00754D28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251F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4B23"/>
    <w:rsid w:val="00AC56D5"/>
    <w:rsid w:val="00AC7F2D"/>
    <w:rsid w:val="00AD584D"/>
    <w:rsid w:val="00AE4AF0"/>
    <w:rsid w:val="00AF2BE2"/>
    <w:rsid w:val="00B003C3"/>
    <w:rsid w:val="00B06C0B"/>
    <w:rsid w:val="00B13B12"/>
    <w:rsid w:val="00B14EF0"/>
    <w:rsid w:val="00B23C01"/>
    <w:rsid w:val="00B40909"/>
    <w:rsid w:val="00B434E5"/>
    <w:rsid w:val="00B61D2B"/>
    <w:rsid w:val="00B738CF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909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10</cp:revision>
  <cp:lastPrinted>2010-02-09T14:25:00Z</cp:lastPrinted>
  <dcterms:created xsi:type="dcterms:W3CDTF">2019-11-20T09:18:00Z</dcterms:created>
  <dcterms:modified xsi:type="dcterms:W3CDTF">2026-06-23T06:50:00Z</dcterms:modified>
</cp:coreProperties>
</file>